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018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BROWN</w:t>
      </w:r>
      <w:r>
        <w:rPr>
          <w:rFonts w:ascii="Times New Roman" w:hAnsi="Times New Roman" w:cs="Times New Roman"/>
          <w:sz w:val="24"/>
          <w:szCs w:val="24"/>
        </w:rPr>
        <w:t xml:space="preserve">      (fl.1481-4)</w:t>
      </w:r>
    </w:p>
    <w:p w:rsidR="0010181D" w:rsidRDefault="001018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10181D" w:rsidRDefault="001018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81D" w:rsidRDefault="001018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81D" w:rsidRDefault="001018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1481-2</w:t>
      </w:r>
      <w:r>
        <w:rPr>
          <w:rFonts w:ascii="Times New Roman" w:hAnsi="Times New Roman" w:cs="Times New Roman"/>
          <w:sz w:val="24"/>
          <w:szCs w:val="24"/>
        </w:rPr>
        <w:tab/>
        <w:t>B.A.   (Alumni Cantab.vol.1 part 1 p.240)</w:t>
      </w:r>
    </w:p>
    <w:p w:rsidR="0010181D" w:rsidRDefault="001018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M.A.  (ibid.)</w:t>
      </w:r>
    </w:p>
    <w:p w:rsidR="0010181D" w:rsidRDefault="001018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81D" w:rsidRDefault="001018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181D" w:rsidRPr="0010181D" w:rsidRDefault="001018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2016</w:t>
      </w:r>
      <w:bookmarkStart w:id="0" w:name="_GoBack"/>
      <w:bookmarkEnd w:id="0"/>
    </w:p>
    <w:sectPr w:rsidR="0010181D" w:rsidRPr="001018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81D" w:rsidRDefault="0010181D" w:rsidP="00E71FC3">
      <w:pPr>
        <w:spacing w:after="0" w:line="240" w:lineRule="auto"/>
      </w:pPr>
      <w:r>
        <w:separator/>
      </w:r>
    </w:p>
  </w:endnote>
  <w:endnote w:type="continuationSeparator" w:id="0">
    <w:p w:rsidR="0010181D" w:rsidRDefault="001018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81D" w:rsidRDefault="0010181D" w:rsidP="00E71FC3">
      <w:pPr>
        <w:spacing w:after="0" w:line="240" w:lineRule="auto"/>
      </w:pPr>
      <w:r>
        <w:separator/>
      </w:r>
    </w:p>
  </w:footnote>
  <w:footnote w:type="continuationSeparator" w:id="0">
    <w:p w:rsidR="0010181D" w:rsidRDefault="001018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81D"/>
    <w:rsid w:val="0010181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F867B"/>
  <w15:chartTrackingRefBased/>
  <w15:docId w15:val="{BBFAE3B9-0B07-4724-82C6-B98A2E0AE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2016-03-31T20:39:00Z</dcterms:created>
  <dcterms:modified xsi:type="dcterms:W3CDTF">2016-03-31T20:41:00Z</dcterms:modified>
</cp:coreProperties>
</file>